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ED8" w:rsidRDefault="00036ED8" w:rsidP="00036ED8">
      <w:pPr>
        <w:pStyle w:val="1"/>
      </w:pPr>
      <w:bookmarkStart w:id="0" w:name="_Toc375071055"/>
      <w:bookmarkStart w:id="1" w:name="_Toc392747649"/>
      <w:bookmarkEnd w:id="0"/>
      <w:r>
        <w:t>HH3C-LICENSE-MIB</w:t>
      </w:r>
      <w:bookmarkEnd w:id="1"/>
    </w:p>
    <w:p w:rsidR="00036ED8" w:rsidRDefault="00036ED8" w:rsidP="00036ED8">
      <w:r>
        <w:t>本节介绍</w:t>
      </w:r>
      <w:r>
        <w:t>HH3C-LICENSE-MIB</w:t>
      </w:r>
      <w:r>
        <w:t>模块输出的告警信息。</w:t>
      </w:r>
    </w:p>
    <w:p w:rsidR="00036ED8" w:rsidRDefault="00036ED8" w:rsidP="00036ED8">
      <w:pPr>
        <w:pStyle w:val="3"/>
      </w:pPr>
      <w:bookmarkStart w:id="2" w:name="_Toc392747650"/>
      <w:r>
        <w:t>hh3cLicenseOpCompletion</w:t>
      </w:r>
      <w:bookmarkEnd w:id="2"/>
    </w:p>
    <w:p w:rsidR="00036ED8" w:rsidRDefault="00036ED8" w:rsidP="00036ED8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036ED8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036ED8" w:rsidP="00705440">
            <w:pPr>
              <w:pStyle w:val="TableText"/>
            </w:pPr>
            <w:r>
              <w:t>1.3.6.1.4.1.25506.2.145.3.0.1</w:t>
            </w:r>
          </w:p>
        </w:tc>
      </w:tr>
      <w:tr w:rsidR="00036ED8" w:rsidRPr="00B1156A" w:rsidTr="00705440">
        <w:trPr>
          <w:cantSplit/>
        </w:trPr>
        <w:tc>
          <w:tcPr>
            <w:tcW w:w="1810" w:type="dxa"/>
          </w:tcPr>
          <w:p w:rsidR="00036ED8" w:rsidRPr="00B1156A" w:rsidRDefault="00036ED8" w:rsidP="00705440">
            <w:pPr>
              <w:pStyle w:val="TableHeadingleft"/>
            </w:pPr>
            <w:r w:rsidRPr="00B1156A">
              <w:t>MIB</w:t>
            </w:r>
            <w:r w:rsidR="005B48FE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036ED8" w:rsidRPr="00B1156A" w:rsidRDefault="00036ED8" w:rsidP="00705440">
            <w:pPr>
              <w:pStyle w:val="TableText"/>
            </w:pPr>
            <w:r>
              <w:t>hh3c-license.mib</w:t>
            </w:r>
          </w:p>
        </w:tc>
      </w:tr>
      <w:tr w:rsidR="00036ED8" w:rsidRPr="00B1156A" w:rsidTr="00705440">
        <w:trPr>
          <w:cantSplit/>
        </w:trPr>
        <w:tc>
          <w:tcPr>
            <w:tcW w:w="1810" w:type="dxa"/>
          </w:tcPr>
          <w:p w:rsidR="00036ED8" w:rsidRPr="00B1156A" w:rsidRDefault="005B48FE" w:rsidP="005B48FE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036ED8" w:rsidRPr="004A63E0" w:rsidRDefault="00036ED8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036ED8" w:rsidRPr="00B1156A" w:rsidTr="00705440">
        <w:trPr>
          <w:cantSplit/>
        </w:trPr>
        <w:tc>
          <w:tcPr>
            <w:tcW w:w="1810" w:type="dxa"/>
          </w:tcPr>
          <w:p w:rsidR="00036ED8" w:rsidRPr="00B1156A" w:rsidRDefault="005B48FE" w:rsidP="005B48FE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036ED8" w:rsidRPr="00B1156A" w:rsidRDefault="00036ED8" w:rsidP="00705440">
            <w:pPr>
              <w:pStyle w:val="TableText"/>
            </w:pPr>
            <w:r>
              <w:t>-</w:t>
            </w:r>
          </w:p>
        </w:tc>
      </w:tr>
      <w:tr w:rsidR="00036ED8" w:rsidRPr="00B1156A" w:rsidTr="00705440">
        <w:trPr>
          <w:cantSplit/>
        </w:trPr>
        <w:tc>
          <w:tcPr>
            <w:tcW w:w="1810" w:type="dxa"/>
          </w:tcPr>
          <w:p w:rsidR="00036ED8" w:rsidRPr="00B1156A" w:rsidRDefault="005B48FE" w:rsidP="005B48FE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【描述】</w:t>
      </w:r>
    </w:p>
    <w:p w:rsidR="00036ED8" w:rsidRDefault="00036ED8" w:rsidP="00036ED8">
      <w:r>
        <w:rPr>
          <w:rFonts w:hint="eastAsia"/>
        </w:rPr>
        <w:t>网管系统执行</w:t>
      </w:r>
      <w:r>
        <w:rPr>
          <w:rFonts w:hint="eastAsia"/>
        </w:rPr>
        <w:t>License</w:t>
      </w:r>
      <w:r>
        <w:rPr>
          <w:rFonts w:hint="eastAsia"/>
        </w:rPr>
        <w:t>相关操作完成后，可能会根据网管系统的需要发出此告警。</w:t>
      </w:r>
    </w:p>
    <w:p w:rsidR="00036ED8" w:rsidRPr="002E75F8" w:rsidRDefault="00036ED8" w:rsidP="00036ED8">
      <w:r>
        <w:rPr>
          <w:rFonts w:hint="eastAsia"/>
        </w:rPr>
        <w:t>此告警携带的参数与执行的操作相关，建议通过网管系统的在线帮助系统了解具体的参数说明。</w:t>
      </w:r>
    </w:p>
    <w:p w:rsidR="00036ED8" w:rsidRDefault="00036ED8" w:rsidP="00036ED8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00000" w:rsidRDefault="00E20D25">
            <w:pPr>
              <w:pStyle w:val="TableText"/>
              <w:rPr>
                <w:kern w:val="2"/>
              </w:rPr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2E75F8" w:rsidRDefault="00036ED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hh3cLicenseOpNotifyEnable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036ED8" w:rsidRPr="00B1156A" w:rsidTr="00705440">
        <w:trPr>
          <w:cantSplit/>
        </w:trPr>
        <w:tc>
          <w:tcPr>
            <w:tcW w:w="1254" w:type="dxa"/>
          </w:tcPr>
          <w:p w:rsidR="00000000" w:rsidRDefault="00E20D25">
            <w:pPr>
              <w:pStyle w:val="TableText"/>
              <w:rPr>
                <w:kern w:val="2"/>
              </w:rPr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hh3cLicenseOpNotifyEnable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1.3.6.1.4.1.25506.2.145.2.4.1.1 (hh3cLicenseOpIndex)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1.3.6.1.4.1.25506.2.145.2.4.1.2 (hh3cLicenseOpPhysicalIndex)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 w:rsidRPr="004C0FB9">
              <w:rPr>
                <w:lang w:eastAsia="en-US"/>
              </w:rPr>
              <w:t>PhysicalIndexOrZero</w:t>
            </w:r>
          </w:p>
        </w:tc>
        <w:tc>
          <w:tcPr>
            <w:tcW w:w="3316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  <w:r>
              <w:rPr>
                <w:rFonts w:hint="eastAsia"/>
              </w:rPr>
              <w:t xml:space="preserve"> (0</w:t>
            </w:r>
            <w:r w:rsidRPr="00004D13">
              <w:rPr>
                <w:lang w:eastAsia="en-US"/>
              </w:rPr>
              <w:t>..2147483647</w:t>
            </w:r>
            <w:r>
              <w:rPr>
                <w:rFonts w:hint="eastAsia"/>
              </w:rPr>
              <w:t>)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1.3.6.1.4.1.25506.2.145.2.4.1.3 (hh3cLicenseOpType)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compress(1)</w:t>
            </w:r>
          </w:p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delete(2)</w:t>
            </w:r>
          </w:p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installActivationFile(3)</w:t>
            </w:r>
          </w:p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installActivationKey(4)</w:t>
            </w:r>
          </w:p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installLicenseKey(5)</w:t>
            </w:r>
          </w:p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uninstallActivationFile(6)</w:t>
            </w:r>
          </w:p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uninstallActivationKey(7)</w:t>
            </w:r>
          </w:p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uninstallLicenseKey(8)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1.3.6.1.4.1.25506.2.145.2.4.1.4 (hh3cLicenseOpString)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</w:pPr>
            <w:r w:rsidRPr="00253993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(0</w:t>
            </w:r>
            <w:r>
              <w:rPr>
                <w:lang w:eastAsia="en-US"/>
              </w:rPr>
              <w:t>..255</w:t>
            </w:r>
            <w:r>
              <w:rPr>
                <w:rFonts w:hint="eastAsia"/>
              </w:rPr>
              <w:t>))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1.3.6.1.4.1.25506.2.145.2.4.1.</w:t>
            </w:r>
            <w:r>
              <w:rPr>
                <w:rFonts w:hint="eastAsia"/>
              </w:rPr>
              <w:t>7</w:t>
            </w:r>
            <w:r>
              <w:rPr>
                <w:lang w:eastAsia="en-US"/>
              </w:rPr>
              <w:t xml:space="preserve"> (hh3cLicenseOpState)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opInProgress(1)</w:t>
            </w:r>
          </w:p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opSuccessful(2)</w:t>
            </w:r>
          </w:p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opFailed(3)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1.3.6.1.4.1.25506.2.145.2.4.1.</w:t>
            </w:r>
            <w:r>
              <w:rPr>
                <w:rFonts w:hint="eastAsia"/>
              </w:rPr>
              <w:t>8</w:t>
            </w:r>
            <w:r>
              <w:rPr>
                <w:lang w:eastAsia="en-US"/>
              </w:rPr>
              <w:t xml:space="preserve"> (hh3cLicenseOpFailedReason)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</w:pPr>
            <w:r w:rsidRPr="00253993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(0</w:t>
            </w:r>
            <w:r>
              <w:rPr>
                <w:lang w:eastAsia="en-US"/>
              </w:rPr>
              <w:t>..255</w:t>
            </w:r>
            <w:r>
              <w:rPr>
                <w:rFonts w:hint="eastAsia"/>
              </w:rPr>
              <w:t>))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【处理建议】</w:t>
      </w:r>
    </w:p>
    <w:p w:rsidR="00036ED8" w:rsidRDefault="00036ED8" w:rsidP="00036ED8">
      <w:r>
        <w:rPr>
          <w:rFonts w:hint="eastAsia"/>
        </w:rPr>
        <w:t>请确认</w:t>
      </w:r>
      <w:r w:rsidR="00394FCC">
        <w:rPr>
          <w:rFonts w:hint="eastAsia"/>
        </w:rPr>
        <w:t>license</w:t>
      </w:r>
      <w:r>
        <w:rPr>
          <w:rFonts w:hint="eastAsia"/>
        </w:rPr>
        <w:t>操作结果。</w:t>
      </w:r>
    </w:p>
    <w:p w:rsidR="00036ED8" w:rsidRDefault="00036ED8" w:rsidP="00036ED8">
      <w:pPr>
        <w:pStyle w:val="3"/>
      </w:pPr>
      <w:bookmarkStart w:id="3" w:name="_Toc392747651"/>
      <w:r>
        <w:t>hh3cLicenseActivationFileLost</w:t>
      </w:r>
      <w:bookmarkEnd w:id="3"/>
    </w:p>
    <w:p w:rsidR="00036ED8" w:rsidRDefault="00036ED8" w:rsidP="00036ED8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036ED8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036ED8" w:rsidP="00705440">
            <w:pPr>
              <w:pStyle w:val="TableText"/>
            </w:pPr>
            <w:r>
              <w:t>1.3.6.1.4.1.25506.2.145.3.0.2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 w:rsidRPr="00B1156A">
              <w:t>MIB</w:t>
            </w:r>
            <w:r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t>hh3c-license.mib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53260" w:rsidRPr="004A63E0" w:rsidRDefault="00253260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rPr>
                <w:rFonts w:hint="eastAsia"/>
              </w:rPr>
              <w:t>重要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【描述】</w:t>
      </w:r>
    </w:p>
    <w:p w:rsidR="00036ED8" w:rsidRDefault="00036ED8" w:rsidP="00036ED8">
      <w:r>
        <w:rPr>
          <w:rFonts w:hint="eastAsia"/>
        </w:rPr>
        <w:t>激活文件已经丢失或损坏，此告警将持续发出，直到故障消除。</w:t>
      </w:r>
    </w:p>
    <w:p w:rsidR="00036ED8" w:rsidRDefault="00036ED8" w:rsidP="00036ED8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00000" w:rsidRDefault="00173BAD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2E75F8" w:rsidRDefault="00036ED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hh3cLicenseNotifyEnable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036ED8" w:rsidRPr="00B1156A" w:rsidTr="00705440">
        <w:trPr>
          <w:cantSplit/>
        </w:trPr>
        <w:tc>
          <w:tcPr>
            <w:tcW w:w="1254" w:type="dxa"/>
          </w:tcPr>
          <w:p w:rsidR="00000000" w:rsidRDefault="00173BAD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hh3cLicenseNotifyEnable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1.3.6.1.4.1.25506.2.145.2.1.1.1 (hh3cLicensePhysicalIndex)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</w:pPr>
            <w:r w:rsidRPr="00004D13">
              <w:rPr>
                <w:lang w:eastAsia="en-US"/>
              </w:rPr>
              <w:t>PhysicalIndex</w:t>
            </w:r>
          </w:p>
        </w:tc>
        <w:tc>
          <w:tcPr>
            <w:tcW w:w="3316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lang w:eastAsia="en-US"/>
              </w:rPr>
              <w:t>Integer32</w:t>
            </w:r>
            <w:r>
              <w:rPr>
                <w:rFonts w:hint="eastAsia"/>
              </w:rPr>
              <w:t xml:space="preserve"> (</w:t>
            </w:r>
            <w:r w:rsidRPr="00004D13">
              <w:rPr>
                <w:lang w:eastAsia="en-US"/>
              </w:rPr>
              <w:t>1..2147483647</w:t>
            </w:r>
            <w:r>
              <w:rPr>
                <w:rFonts w:hint="eastAsia"/>
              </w:rPr>
              <w:t>)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1.3.6.1.4.1.25506.2.145.2.2.1.</w:t>
            </w:r>
            <w:r>
              <w:rPr>
                <w:rFonts w:hint="eastAsia"/>
              </w:rPr>
              <w:t>6</w:t>
            </w:r>
            <w:r>
              <w:rPr>
                <w:lang w:eastAsia="en-US"/>
              </w:rPr>
              <w:t xml:space="preserve"> (hh3cLicenseActivationFile)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</w:pPr>
            <w:r w:rsidRPr="00253993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(0</w:t>
            </w:r>
            <w:r>
              <w:rPr>
                <w:lang w:eastAsia="en-US"/>
              </w:rPr>
              <w:t>..255</w:t>
            </w:r>
            <w:r>
              <w:rPr>
                <w:rFonts w:hint="eastAsia"/>
              </w:rPr>
              <w:t>))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【处理建议】</w:t>
      </w:r>
    </w:p>
    <w:p w:rsidR="00036ED8" w:rsidRDefault="00036ED8" w:rsidP="00036ED8">
      <w:r>
        <w:rPr>
          <w:rFonts w:hint="eastAsia"/>
        </w:rPr>
        <w:t>请将备份激活文件恢复到安装路径（默认为</w:t>
      </w:r>
      <w:r>
        <w:t>flash:/license</w:t>
      </w:r>
      <w:r>
        <w:rPr>
          <w:rFonts w:hint="eastAsia"/>
        </w:rPr>
        <w:t>）中，如果备份激活文件丢失或者没有进行备份，请联系</w:t>
      </w:r>
      <w:r w:rsidR="00590D34">
        <w:t>H3C</w:t>
      </w:r>
      <w:r w:rsidR="00590D34">
        <w:rPr>
          <w:rFonts w:hint="eastAsia"/>
        </w:rPr>
        <w:t>用服</w:t>
      </w:r>
      <w:r>
        <w:rPr>
          <w:rFonts w:hint="eastAsia"/>
        </w:rPr>
        <w:t>。</w:t>
      </w:r>
    </w:p>
    <w:p w:rsidR="00036ED8" w:rsidRDefault="00036ED8" w:rsidP="00036ED8">
      <w:pPr>
        <w:pStyle w:val="3"/>
      </w:pPr>
      <w:bookmarkStart w:id="4" w:name="_Toc392747652"/>
      <w:r>
        <w:t>hh3cLicenseActivationFileRestored</w:t>
      </w:r>
      <w:bookmarkEnd w:id="4"/>
    </w:p>
    <w:p w:rsidR="00036ED8" w:rsidRDefault="00036ED8" w:rsidP="00036ED8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036ED8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036ED8" w:rsidP="00705440">
            <w:pPr>
              <w:pStyle w:val="TableText"/>
            </w:pPr>
            <w:r>
              <w:t>1.3.6.1.4.1.25506.2.145.3.0.3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 w:rsidRPr="00B1156A">
              <w:t>MIB</w:t>
            </w:r>
            <w:r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t>hh3c-license.mib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53260" w:rsidRPr="004A63E0" w:rsidRDefault="00253260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t>-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【描述】</w:t>
      </w:r>
    </w:p>
    <w:p w:rsidR="00036ED8" w:rsidRDefault="00036ED8" w:rsidP="00036ED8">
      <w:r>
        <w:rPr>
          <w:rFonts w:hint="eastAsia"/>
        </w:rPr>
        <w:t>激活文件已恢复正常。</w:t>
      </w:r>
    </w:p>
    <w:p w:rsidR="00036ED8" w:rsidRDefault="00036ED8" w:rsidP="00036ED8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00000" w:rsidRDefault="00173BAD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2E75F8" w:rsidRDefault="00036ED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hh3cLicenseNotifyEnable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036ED8" w:rsidRPr="00B1156A" w:rsidTr="00705440">
        <w:trPr>
          <w:cantSplit/>
        </w:trPr>
        <w:tc>
          <w:tcPr>
            <w:tcW w:w="1254" w:type="dxa"/>
          </w:tcPr>
          <w:p w:rsidR="00000000" w:rsidRDefault="00173BAD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hh3cLicenseNotifyEnable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1.3.6.1.4.1.25506.2.145.2.1.1.1 (hh3cLicensePhysicalIndex)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</w:pPr>
            <w:r w:rsidRPr="00004D13">
              <w:rPr>
                <w:lang w:eastAsia="en-US"/>
              </w:rPr>
              <w:t>PhysicalIndex</w:t>
            </w:r>
          </w:p>
        </w:tc>
        <w:tc>
          <w:tcPr>
            <w:tcW w:w="3316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lang w:eastAsia="en-US"/>
              </w:rPr>
              <w:t>Integer32</w:t>
            </w:r>
            <w:r>
              <w:rPr>
                <w:rFonts w:hint="eastAsia"/>
              </w:rPr>
              <w:t xml:space="preserve"> (</w:t>
            </w:r>
            <w:r w:rsidRPr="00004D13">
              <w:rPr>
                <w:lang w:eastAsia="en-US"/>
              </w:rPr>
              <w:t>1..2147483647</w:t>
            </w:r>
            <w:r>
              <w:rPr>
                <w:rFonts w:hint="eastAsia"/>
              </w:rPr>
              <w:t>)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1.3.6.1.4.1.25506.2.145.2.2.1.</w:t>
            </w:r>
            <w:r>
              <w:rPr>
                <w:rFonts w:hint="eastAsia"/>
              </w:rPr>
              <w:t>6</w:t>
            </w:r>
            <w:r>
              <w:rPr>
                <w:lang w:eastAsia="en-US"/>
              </w:rPr>
              <w:t xml:space="preserve"> (hh3cLicenseActivationFile)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</w:pPr>
            <w:r w:rsidRPr="00253993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(0</w:t>
            </w:r>
            <w:r>
              <w:rPr>
                <w:lang w:eastAsia="en-US"/>
              </w:rPr>
              <w:t>..255</w:t>
            </w:r>
            <w:r>
              <w:rPr>
                <w:rFonts w:hint="eastAsia"/>
              </w:rPr>
              <w:t>))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【处理建议】</w:t>
      </w:r>
    </w:p>
    <w:p w:rsidR="00036ED8" w:rsidRDefault="00590D34" w:rsidP="00036ED8">
      <w:r>
        <w:rPr>
          <w:rFonts w:hint="eastAsia"/>
        </w:rPr>
        <w:t>无需处理。</w:t>
      </w:r>
    </w:p>
    <w:p w:rsidR="00036ED8" w:rsidRDefault="00036ED8" w:rsidP="00036ED8">
      <w:pPr>
        <w:pStyle w:val="3"/>
      </w:pPr>
      <w:bookmarkStart w:id="5" w:name="_Toc392747653"/>
      <w:r>
        <w:t>hh3cLicenseExpired</w:t>
      </w:r>
      <w:bookmarkEnd w:id="5"/>
    </w:p>
    <w:p w:rsidR="00036ED8" w:rsidRDefault="00036ED8" w:rsidP="00036ED8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036ED8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036ED8" w:rsidP="00705440">
            <w:pPr>
              <w:pStyle w:val="TableText"/>
            </w:pPr>
            <w:r>
              <w:t>1.3.6.1.4.1.25506.2.145.3.0.4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 w:rsidRPr="00B1156A">
              <w:t>MIB</w:t>
            </w:r>
            <w:r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t>hh3c-license.mib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53260" w:rsidRPr="004A63E0" w:rsidRDefault="00253260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rPr>
                <w:rFonts w:hint="eastAsia"/>
              </w:rPr>
              <w:t>重要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B1156A" w:rsidRDefault="00253260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【描述】</w:t>
      </w:r>
    </w:p>
    <w:p w:rsidR="00036ED8" w:rsidRDefault="00036ED8" w:rsidP="00036ED8">
      <w:r>
        <w:rPr>
          <w:rFonts w:hint="eastAsia"/>
        </w:rPr>
        <w:t>特性的</w:t>
      </w:r>
      <w:r>
        <w:rPr>
          <w:rFonts w:hint="eastAsia"/>
        </w:rPr>
        <w:t>License</w:t>
      </w:r>
      <w:r>
        <w:rPr>
          <w:rFonts w:hint="eastAsia"/>
        </w:rPr>
        <w:t>已过期。</w:t>
      </w:r>
    </w:p>
    <w:p w:rsidR="00036ED8" w:rsidRDefault="00036ED8" w:rsidP="00036ED8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173BAD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2E75F8" w:rsidRDefault="00036ED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hh3cLicenseNotifyEnable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036ED8" w:rsidRPr="00B1156A" w:rsidTr="00705440">
        <w:trPr>
          <w:cantSplit/>
        </w:trPr>
        <w:tc>
          <w:tcPr>
            <w:tcW w:w="1254" w:type="dxa"/>
          </w:tcPr>
          <w:p w:rsidR="00036ED8" w:rsidRPr="00B1156A" w:rsidRDefault="00173BAD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hh3cLicenseNotifyEnable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1.3.6.1.4.1.25506.2.145.2.3.1.1 (hh3cLicenseFeatureName)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</w:pPr>
            <w:r w:rsidRPr="00253993">
              <w:rPr>
                <w:lang w:eastAsia="en-US"/>
              </w:rPr>
              <w:t>SnmpAdminString</w:t>
            </w:r>
          </w:p>
        </w:tc>
        <w:tc>
          <w:tcPr>
            <w:tcW w:w="3316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(1</w:t>
            </w:r>
            <w:r>
              <w:rPr>
                <w:lang w:eastAsia="en-US"/>
              </w:rPr>
              <w:t>..</w:t>
            </w:r>
            <w:r>
              <w:rPr>
                <w:rFonts w:hint="eastAsia"/>
              </w:rPr>
              <w:t>31))</w:t>
            </w:r>
          </w:p>
        </w:tc>
      </w:tr>
      <w:tr w:rsidR="00036ED8" w:rsidRPr="00B1156A" w:rsidTr="00705440">
        <w:trPr>
          <w:cantSplit/>
        </w:trPr>
        <w:tc>
          <w:tcPr>
            <w:tcW w:w="3607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1.3.6.1.4.1.25506.2.145.2.3.1.2 (hh3cLicenseFeatureState)</w:t>
            </w:r>
          </w:p>
        </w:tc>
        <w:tc>
          <w:tcPr>
            <w:tcW w:w="2045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316" w:type="dxa"/>
          </w:tcPr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notLicensed(1)</w:t>
            </w:r>
          </w:p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trialLicense(2)</w:t>
            </w:r>
          </w:p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formalLicense(3)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【处理建议】</w:t>
      </w:r>
    </w:p>
    <w:p w:rsidR="00036ED8" w:rsidRDefault="00036ED8" w:rsidP="00036ED8">
      <w:r>
        <w:rPr>
          <w:rFonts w:hint="eastAsia"/>
        </w:rPr>
        <w:t>请安装新的</w:t>
      </w:r>
      <w:r>
        <w:rPr>
          <w:rFonts w:hint="eastAsia"/>
        </w:rPr>
        <w:t>License</w:t>
      </w:r>
      <w:r>
        <w:rPr>
          <w:rFonts w:hint="eastAsia"/>
        </w:rPr>
        <w:t>，如需重新购买，请联系</w:t>
      </w:r>
      <w:r w:rsidR="00590D34">
        <w:t>H3C</w:t>
      </w:r>
      <w:r w:rsidR="00590D34">
        <w:rPr>
          <w:rFonts w:hint="eastAsia"/>
        </w:rPr>
        <w:t>用服。</w:t>
      </w:r>
      <w:r>
        <w:rPr>
          <w:rFonts w:hint="eastAsia"/>
        </w:rPr>
        <w:t>。</w:t>
      </w:r>
    </w:p>
    <w:p w:rsidR="00036ED8" w:rsidRDefault="00036ED8" w:rsidP="00036ED8">
      <w:pPr>
        <w:pStyle w:val="3"/>
      </w:pPr>
      <w:bookmarkStart w:id="6" w:name="_Toc392747654"/>
      <w:r>
        <w:t>hh3cLicenseExpireWarning</w:t>
      </w:r>
      <w:bookmarkEnd w:id="6"/>
    </w:p>
    <w:p w:rsidR="00036ED8" w:rsidRDefault="00036ED8" w:rsidP="00036ED8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8F460E" w:rsidRDefault="00036ED8" w:rsidP="008F460E">
            <w:pPr>
              <w:pStyle w:val="TableHeadingleft"/>
            </w:pPr>
            <w:r w:rsidRPr="008F460E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036ED8" w:rsidP="00705440">
            <w:pPr>
              <w:pStyle w:val="TableText"/>
            </w:pPr>
            <w:r>
              <w:t>1.3.6.1.4.1.25506.2.145.3.0.5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8F460E" w:rsidRDefault="00253260" w:rsidP="008F460E">
            <w:pPr>
              <w:pStyle w:val="TableHeadingleft"/>
              <w:autoSpaceDE w:val="0"/>
              <w:autoSpaceDN w:val="0"/>
              <w:snapToGrid w:val="0"/>
            </w:pPr>
            <w:r w:rsidRPr="008F460E">
              <w:t>MIB</w:t>
            </w:r>
            <w:r w:rsidRPr="008F460E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t>hh3c-license.mib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8F460E" w:rsidRDefault="00253260" w:rsidP="008F460E">
            <w:pPr>
              <w:pStyle w:val="TableHeadingleft"/>
            </w:pPr>
            <w:r w:rsidRPr="008F460E"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253260" w:rsidRPr="004A63E0" w:rsidRDefault="00253260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8F460E" w:rsidRDefault="00253260" w:rsidP="008F460E">
            <w:pPr>
              <w:pStyle w:val="TableHeadingleft"/>
            </w:pPr>
            <w:r w:rsidRPr="008F460E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rPr>
                <w:rFonts w:hint="eastAsia"/>
              </w:rPr>
              <w:t>警告</w:t>
            </w:r>
          </w:p>
        </w:tc>
      </w:tr>
      <w:tr w:rsidR="00253260" w:rsidRPr="00B1156A" w:rsidTr="00705440">
        <w:trPr>
          <w:cantSplit/>
        </w:trPr>
        <w:tc>
          <w:tcPr>
            <w:tcW w:w="1810" w:type="dxa"/>
          </w:tcPr>
          <w:p w:rsidR="00253260" w:rsidRPr="008F460E" w:rsidRDefault="00253260" w:rsidP="008F460E">
            <w:pPr>
              <w:pStyle w:val="TableHeadingleft"/>
            </w:pPr>
            <w:r w:rsidRPr="008F460E"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253260" w:rsidRPr="00B1156A" w:rsidRDefault="00253260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【描述】</w:t>
      </w:r>
    </w:p>
    <w:p w:rsidR="00036ED8" w:rsidRDefault="00036ED8" w:rsidP="00036ED8">
      <w:r>
        <w:rPr>
          <w:rFonts w:hint="eastAsia"/>
        </w:rPr>
        <w:t>特性</w:t>
      </w:r>
      <w:r>
        <w:rPr>
          <w:rFonts w:hint="eastAsia"/>
        </w:rPr>
        <w:t>License</w:t>
      </w:r>
      <w:r>
        <w:rPr>
          <w:rFonts w:hint="eastAsia"/>
        </w:rPr>
        <w:t>即将过期。此告警将持续发出，直到故障消除。</w:t>
      </w:r>
    </w:p>
    <w:p w:rsidR="00036ED8" w:rsidRDefault="00036ED8" w:rsidP="00036ED8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B1156A" w:rsidRDefault="00173BAD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036ED8" w:rsidRPr="002E75F8" w:rsidRDefault="00036ED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hh3cLicenseNotifyEnable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036ED8" w:rsidRPr="00B1156A" w:rsidTr="00705440">
        <w:trPr>
          <w:cantSplit/>
        </w:trPr>
        <w:tc>
          <w:tcPr>
            <w:tcW w:w="1254" w:type="dxa"/>
          </w:tcPr>
          <w:p w:rsidR="00036ED8" w:rsidRPr="00B1156A" w:rsidRDefault="00173BAD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hh3cLicenseNotifyEnable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4051"/>
        <w:gridCol w:w="1899"/>
        <w:gridCol w:w="3018"/>
      </w:tblGrid>
      <w:tr w:rsidR="00036ED8" w:rsidRPr="00B1156A" w:rsidTr="00705440">
        <w:trPr>
          <w:cnfStyle w:val="100000000000"/>
          <w:cantSplit/>
          <w:tblHeader/>
        </w:trPr>
        <w:tc>
          <w:tcPr>
            <w:tcW w:w="40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8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0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36ED8" w:rsidRPr="00B1156A" w:rsidRDefault="00036ED8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036ED8" w:rsidRPr="00B1156A" w:rsidTr="00705440">
        <w:trPr>
          <w:cantSplit/>
        </w:trPr>
        <w:tc>
          <w:tcPr>
            <w:tcW w:w="4051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1.3.6.1.4.1.25506.2.145.2.3.1.1 (hh3cLicenseFeatureName)</w:t>
            </w:r>
          </w:p>
        </w:tc>
        <w:tc>
          <w:tcPr>
            <w:tcW w:w="1899" w:type="dxa"/>
          </w:tcPr>
          <w:p w:rsidR="00036ED8" w:rsidRPr="00B1156A" w:rsidRDefault="00036ED8" w:rsidP="00705440">
            <w:pPr>
              <w:pStyle w:val="TableText"/>
            </w:pPr>
            <w:r w:rsidRPr="00253993">
              <w:rPr>
                <w:lang w:eastAsia="en-US"/>
              </w:rPr>
              <w:t>SnmpAdminString</w:t>
            </w:r>
          </w:p>
        </w:tc>
        <w:tc>
          <w:tcPr>
            <w:tcW w:w="3018" w:type="dxa"/>
          </w:tcPr>
          <w:p w:rsidR="00036ED8" w:rsidRPr="00B1156A" w:rsidRDefault="00036ED8" w:rsidP="00705440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(1</w:t>
            </w:r>
            <w:r>
              <w:rPr>
                <w:lang w:eastAsia="en-US"/>
              </w:rPr>
              <w:t>..</w:t>
            </w:r>
            <w:r>
              <w:rPr>
                <w:rFonts w:hint="eastAsia"/>
              </w:rPr>
              <w:t>31))</w:t>
            </w:r>
          </w:p>
        </w:tc>
      </w:tr>
      <w:tr w:rsidR="00036ED8" w:rsidRPr="00B1156A" w:rsidTr="00705440">
        <w:trPr>
          <w:cantSplit/>
        </w:trPr>
        <w:tc>
          <w:tcPr>
            <w:tcW w:w="4051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1.3.6.1.4.1.25506.2.145.2.3.1.2 (hh3cLicenseFeatureState)</w:t>
            </w:r>
          </w:p>
        </w:tc>
        <w:tc>
          <w:tcPr>
            <w:tcW w:w="1899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018" w:type="dxa"/>
          </w:tcPr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notLicensed(1)</w:t>
            </w:r>
          </w:p>
          <w:p w:rsidR="00036ED8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trialLicense(2)</w:t>
            </w:r>
          </w:p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formalLicense(3)</w:t>
            </w:r>
          </w:p>
        </w:tc>
      </w:tr>
      <w:tr w:rsidR="00036ED8" w:rsidRPr="00B1156A" w:rsidTr="00705440">
        <w:trPr>
          <w:cantSplit/>
        </w:trPr>
        <w:tc>
          <w:tcPr>
            <w:tcW w:w="4051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1.3.6.1.4.1.25506.2.145.3.1.1 (hh3cLicenseBindValidityPeriodRemaining)</w:t>
            </w:r>
          </w:p>
        </w:tc>
        <w:tc>
          <w:tcPr>
            <w:tcW w:w="1899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018" w:type="dxa"/>
          </w:tcPr>
          <w:p w:rsidR="00036ED8" w:rsidRPr="00B1156A" w:rsidRDefault="00036ED8" w:rsidP="00705440">
            <w:pPr>
              <w:pStyle w:val="TableText"/>
              <w:rPr>
                <w:lang w:eastAsia="en-US"/>
              </w:rPr>
            </w:pPr>
            <w:r w:rsidRPr="00095D76">
              <w:rPr>
                <w:lang w:eastAsia="en-US"/>
              </w:rPr>
              <w:t>Same as the standard MIB.</w:t>
            </w:r>
          </w:p>
        </w:tc>
      </w:tr>
    </w:tbl>
    <w:p w:rsidR="00036ED8" w:rsidRDefault="00036ED8" w:rsidP="00036ED8"/>
    <w:p w:rsidR="00036ED8" w:rsidRDefault="00036ED8" w:rsidP="00036ED8">
      <w:pPr>
        <w:pStyle w:val="Command"/>
      </w:pPr>
      <w:r>
        <w:t>【处理建议】</w:t>
      </w:r>
    </w:p>
    <w:p w:rsidR="00887319" w:rsidRPr="0044780D" w:rsidRDefault="00036ED8" w:rsidP="0044780D">
      <w:r>
        <w:rPr>
          <w:rFonts w:hint="eastAsia"/>
        </w:rPr>
        <w:t>请于该</w:t>
      </w:r>
      <w:r>
        <w:rPr>
          <w:rFonts w:hint="eastAsia"/>
        </w:rPr>
        <w:t>License</w:t>
      </w:r>
      <w:r>
        <w:rPr>
          <w:rFonts w:hint="eastAsia"/>
        </w:rPr>
        <w:t>过期前，安装新的</w:t>
      </w:r>
      <w:r>
        <w:rPr>
          <w:rFonts w:hint="eastAsia"/>
        </w:rPr>
        <w:t>License</w:t>
      </w:r>
      <w:r>
        <w:rPr>
          <w:rFonts w:hint="eastAsia"/>
        </w:rPr>
        <w:t>。如需重新购买，请联系</w:t>
      </w:r>
      <w:r w:rsidR="00590D34">
        <w:t>H3C</w:t>
      </w:r>
      <w:r w:rsidR="00590D34">
        <w:rPr>
          <w:rFonts w:hint="eastAsia"/>
        </w:rPr>
        <w:t>用服</w:t>
      </w:r>
      <w:r>
        <w:rPr>
          <w:rFonts w:hint="eastAsia"/>
        </w:rPr>
        <w:t>。</w:t>
      </w:r>
    </w:p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A7C" w:rsidRDefault="000F7A7C">
      <w:r>
        <w:separator/>
      </w:r>
    </w:p>
  </w:endnote>
  <w:endnote w:type="continuationSeparator" w:id="0">
    <w:p w:rsidR="000F7A7C" w:rsidRDefault="000F7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2D64EB" w:rsidP="00020766">
        <w:pPr>
          <w:pStyle w:val="a5"/>
        </w:pPr>
        <w:r w:rsidRPr="002D64EB">
          <w:fldChar w:fldCharType="begin"/>
        </w:r>
        <w:r w:rsidR="00F86011">
          <w:instrText>PAGE   \* MERGEFORMAT</w:instrText>
        </w:r>
        <w:r w:rsidRPr="002D64EB">
          <w:fldChar w:fldCharType="separate"/>
        </w:r>
        <w:r w:rsidR="0014393B" w:rsidRPr="0014393B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A7C" w:rsidRDefault="000F7A7C">
      <w:r>
        <w:separator/>
      </w:r>
    </w:p>
  </w:footnote>
  <w:footnote w:type="continuationSeparator" w:id="0">
    <w:p w:rsidR="000F7A7C" w:rsidRDefault="000F7A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36ED8"/>
    <w:rsid w:val="000412EA"/>
    <w:rsid w:val="00041F55"/>
    <w:rsid w:val="00045F70"/>
    <w:rsid w:val="000461C8"/>
    <w:rsid w:val="00047D37"/>
    <w:rsid w:val="0005250E"/>
    <w:rsid w:val="00056825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0F7A7C"/>
    <w:rsid w:val="00100B65"/>
    <w:rsid w:val="00101F90"/>
    <w:rsid w:val="0010333F"/>
    <w:rsid w:val="00104918"/>
    <w:rsid w:val="00106D6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393B"/>
    <w:rsid w:val="0014433E"/>
    <w:rsid w:val="001471FB"/>
    <w:rsid w:val="001535BF"/>
    <w:rsid w:val="00155323"/>
    <w:rsid w:val="0016598B"/>
    <w:rsid w:val="00166C47"/>
    <w:rsid w:val="00167452"/>
    <w:rsid w:val="00170660"/>
    <w:rsid w:val="00170813"/>
    <w:rsid w:val="00172223"/>
    <w:rsid w:val="00173A70"/>
    <w:rsid w:val="00173BAD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3260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4EB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4FCC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E7E47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0D34"/>
    <w:rsid w:val="0059748F"/>
    <w:rsid w:val="005A09A6"/>
    <w:rsid w:val="005A0F8A"/>
    <w:rsid w:val="005A1F18"/>
    <w:rsid w:val="005A2730"/>
    <w:rsid w:val="005A4B05"/>
    <w:rsid w:val="005B06AB"/>
    <w:rsid w:val="005B48FE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460E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A58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48B1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1100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2F1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0D25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1C5D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4388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583C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A0952-DD7F-49D1-9A8C-20D3A6E1F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62</TotalTime>
  <Pages>2</Pages>
  <Words>785</Words>
  <Characters>3048</Characters>
  <Application>Microsoft Office Word</Application>
  <DocSecurity>0</DocSecurity>
  <Lines>217</Lines>
  <Paragraphs>186</Paragraphs>
  <ScaleCrop>false</ScaleCrop>
  <Company/>
  <LinksUpToDate>false</LinksUpToDate>
  <CharactersWithSpaces>3104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28</cp:revision>
  <cp:lastPrinted>2010-05-04T10:01:00Z</cp:lastPrinted>
  <dcterms:created xsi:type="dcterms:W3CDTF">2014-07-09T08:19:00Z</dcterms:created>
  <dcterms:modified xsi:type="dcterms:W3CDTF">2014-07-31T10:34:00Z</dcterms:modified>
</cp:coreProperties>
</file>